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98F" w:rsidRPr="00BE7B50" w:rsidRDefault="00A0098F" w:rsidP="00B03A78">
      <w:pPr>
        <w:spacing w:after="0" w:line="240" w:lineRule="auto"/>
        <w:jc w:val="center"/>
        <w:rPr>
          <w:b/>
        </w:rPr>
      </w:pPr>
      <w:r w:rsidRPr="00BE7B50">
        <w:rPr>
          <w:b/>
        </w:rPr>
        <w:t>Διεύθυνση Μουσείων</w:t>
      </w:r>
    </w:p>
    <w:p w:rsidR="00A0098F" w:rsidRPr="00BE7B50" w:rsidRDefault="00A0098F" w:rsidP="00B03A78">
      <w:pPr>
        <w:spacing w:after="0" w:line="240" w:lineRule="auto"/>
        <w:jc w:val="center"/>
        <w:rPr>
          <w:b/>
        </w:rPr>
      </w:pPr>
      <w:r w:rsidRPr="00BE7B50">
        <w:rPr>
          <w:b/>
        </w:rPr>
        <w:t>«Στα ίχνη της γραφής: η ιστορία της γραφής και της γλώσσας στον ελλαδικό χώρο»</w:t>
      </w:r>
    </w:p>
    <w:p w:rsidR="00A0098F" w:rsidRPr="00BE7B50" w:rsidRDefault="00A0098F" w:rsidP="00B03A78">
      <w:pPr>
        <w:spacing w:after="0" w:line="240" w:lineRule="auto"/>
        <w:jc w:val="center"/>
        <w:rPr>
          <w:b/>
        </w:rPr>
      </w:pPr>
    </w:p>
    <w:p w:rsidR="00A0098F" w:rsidRDefault="00A0098F" w:rsidP="00B03A78">
      <w:pPr>
        <w:spacing w:after="0" w:line="240" w:lineRule="auto"/>
        <w:jc w:val="center"/>
      </w:pPr>
    </w:p>
    <w:p w:rsidR="00A0098F" w:rsidRPr="004136E8" w:rsidRDefault="00A0098F" w:rsidP="00B03A78">
      <w:pPr>
        <w:spacing w:after="0" w:line="240" w:lineRule="auto"/>
        <w:jc w:val="center"/>
        <w:rPr>
          <w:b/>
        </w:rPr>
      </w:pPr>
      <w:r>
        <w:rPr>
          <w:b/>
        </w:rPr>
        <w:t>Ερωτηματολόγιο</w:t>
      </w:r>
    </w:p>
    <w:p w:rsidR="00A0098F" w:rsidRPr="00BE7B50" w:rsidRDefault="00A0098F" w:rsidP="003124EC">
      <w:pPr>
        <w:spacing w:after="0" w:line="240" w:lineRule="auto"/>
        <w:jc w:val="center"/>
        <w:rPr>
          <w:i/>
        </w:rPr>
      </w:pPr>
      <w:r w:rsidRPr="00BE7B50">
        <w:rPr>
          <w:i/>
        </w:rPr>
        <w:t>Το παρόν ερωτηματολόγιο συμβάλλει στην αξιολόγηση του εκπαιδευτικού φακέλου</w:t>
      </w:r>
      <w:r>
        <w:rPr>
          <w:i/>
        </w:rPr>
        <w:t>, της μουσειοσκευής, καθώς και της διαδικτυακής εικονικής έκθεσης</w:t>
      </w:r>
      <w:r w:rsidRPr="00BE7B50">
        <w:rPr>
          <w:i/>
        </w:rPr>
        <w:t xml:space="preserve"> που σχεδιάστηκ</w:t>
      </w:r>
      <w:r>
        <w:rPr>
          <w:i/>
        </w:rPr>
        <w:t>αν</w:t>
      </w:r>
      <w:r w:rsidRPr="00BE7B50">
        <w:rPr>
          <w:i/>
        </w:rPr>
        <w:t xml:space="preserve"> στο πλαίσιο </w:t>
      </w:r>
      <w:r>
        <w:rPr>
          <w:i/>
        </w:rPr>
        <w:t>της Πράξης</w:t>
      </w:r>
      <w:r w:rsidRPr="00BE7B50">
        <w:rPr>
          <w:i/>
        </w:rPr>
        <w:t xml:space="preserve"> «Στα ίχνη της γραφής</w:t>
      </w:r>
      <w:r>
        <w:rPr>
          <w:i/>
        </w:rPr>
        <w:t>: η ιστορία της γραφής και της γλώσσας στον ελλαδικό χώρο</w:t>
      </w:r>
      <w:r w:rsidRPr="00BE7B50">
        <w:rPr>
          <w:i/>
        </w:rPr>
        <w:t>». Η γνώμη σας είναι πολύ σημαντική για εμάς, γι’ αυτό σας παρακαλούμε να αφιερώσετε λίγα λεπτά για τη συμπλήρωση του εντύπου.</w:t>
      </w:r>
    </w:p>
    <w:p w:rsidR="00A0098F" w:rsidRPr="00BE7B50" w:rsidRDefault="00A0098F" w:rsidP="003124EC">
      <w:pPr>
        <w:spacing w:after="0" w:line="240" w:lineRule="auto"/>
        <w:jc w:val="center"/>
        <w:rPr>
          <w:i/>
        </w:rPr>
      </w:pPr>
    </w:p>
    <w:p w:rsidR="00A0098F" w:rsidRPr="00CB7F7F" w:rsidRDefault="00A0098F" w:rsidP="00BB03C9">
      <w:pPr>
        <w:spacing w:after="0" w:line="240" w:lineRule="auto"/>
        <w:jc w:val="both"/>
      </w:pPr>
      <w:r>
        <w:rPr>
          <w:noProof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Πλαίσιο κειμένου 42" o:spid="_x0000_s1026" type="#_x0000_t202" style="position:absolute;left:0;text-align:left;margin-left:.75pt;margin-top:8.6pt;width:520.5pt;height:144.85pt;z-index:251658240;visibility:visible;mso-wrap-distance-left:7.2pt;mso-wrap-distance-right:7.2pt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" filled="f" stroked="f" strokeweight=".5pt">
            <v:textbox style="mso-fit-shape-to-text:t" inset="0,7.2pt,0,7.2pt">
              <w:txbxContent>
                <w:p w:rsidR="00A0098F" w:rsidRPr="002737A6" w:rsidRDefault="00A0098F" w:rsidP="002737A6">
                  <w:pPr>
                    <w:pStyle w:val="Quote"/>
                    <w:pBdr>
                      <w:top w:val="single" w:sz="48" w:space="7" w:color="4F81BD"/>
                      <w:bottom w:val="single" w:sz="48" w:space="8" w:color="4F81BD"/>
                    </w:pBdr>
                    <w:spacing w:after="60" w:line="240" w:lineRule="auto"/>
                    <w:jc w:val="center"/>
                    <w:rPr>
                      <w:color w:val="4F81BD"/>
                    </w:rPr>
                  </w:pPr>
                  <w:r w:rsidRPr="002737A6">
                    <w:rPr>
                      <w:color w:val="4F81BD"/>
                    </w:rPr>
                    <w:t>Στοιχεία εκπαιδευτικού:</w:t>
                  </w:r>
                </w:p>
                <w:p w:rsidR="00A0098F" w:rsidRPr="002737A6" w:rsidRDefault="00A0098F" w:rsidP="002737A6">
                  <w:pPr>
                    <w:pStyle w:val="Quote"/>
                    <w:pBdr>
                      <w:top w:val="single" w:sz="48" w:space="7" w:color="4F81BD"/>
                      <w:bottom w:val="single" w:sz="48" w:space="8" w:color="4F81BD"/>
                    </w:pBdr>
                    <w:spacing w:after="0" w:line="240" w:lineRule="auto"/>
                    <w:jc w:val="both"/>
                    <w:rPr>
                      <w:color w:val="4F81BD"/>
                    </w:rPr>
                  </w:pPr>
                  <w:r w:rsidRPr="002737A6">
                    <w:rPr>
                      <w:color w:val="4F81BD"/>
                    </w:rPr>
                    <w:t>Ονοματεπώνυμο: ………………………………………………………………………………………………………………………………………………………..</w:t>
                  </w:r>
                </w:p>
                <w:p w:rsidR="00A0098F" w:rsidRPr="002737A6" w:rsidRDefault="00A0098F" w:rsidP="002737A6">
                  <w:pPr>
                    <w:pStyle w:val="Quote"/>
                    <w:pBdr>
                      <w:top w:val="single" w:sz="48" w:space="7" w:color="4F81BD"/>
                      <w:bottom w:val="single" w:sz="48" w:space="8" w:color="4F81BD"/>
                    </w:pBdr>
                    <w:spacing w:after="0" w:line="240" w:lineRule="auto"/>
                    <w:jc w:val="both"/>
                    <w:rPr>
                      <w:color w:val="4F81BD"/>
                    </w:rPr>
                  </w:pPr>
                  <w:r w:rsidRPr="002737A6">
                    <w:rPr>
                      <w:color w:val="4F81BD"/>
                    </w:rPr>
                    <w:t>Βαθμίδα εκπαίδευσης: ……………………………………………………………………………………………………………………………………………….</w:t>
                  </w:r>
                </w:p>
                <w:p w:rsidR="00A0098F" w:rsidRPr="002737A6" w:rsidRDefault="00A0098F" w:rsidP="002737A6">
                  <w:pPr>
                    <w:pStyle w:val="Quote"/>
                    <w:pBdr>
                      <w:top w:val="single" w:sz="48" w:space="7" w:color="4F81BD"/>
                      <w:bottom w:val="single" w:sz="48" w:space="8" w:color="4F81BD"/>
                    </w:pBdr>
                    <w:spacing w:after="0" w:line="240" w:lineRule="auto"/>
                    <w:jc w:val="both"/>
                    <w:rPr>
                      <w:color w:val="4F81BD"/>
                    </w:rPr>
                  </w:pPr>
                  <w:r w:rsidRPr="002737A6">
                    <w:rPr>
                      <w:color w:val="4F81BD"/>
                    </w:rPr>
                    <w:t>Ειδικότητα: ……………………………………………………………</w:t>
                  </w:r>
                  <w:r w:rsidRPr="002737A6">
                    <w:rPr>
                      <w:color w:val="4F81BD"/>
                    </w:rPr>
                    <w:tab/>
                  </w:r>
                  <w:r w:rsidRPr="002737A6">
                    <w:rPr>
                      <w:color w:val="4F81BD"/>
                    </w:rPr>
                    <w:tab/>
                    <w:t>Έτη εργασίας: ……………….......................................</w:t>
                  </w:r>
                </w:p>
                <w:p w:rsidR="00A0098F" w:rsidRPr="002737A6" w:rsidRDefault="00A0098F" w:rsidP="002737A6">
                  <w:pPr>
                    <w:pStyle w:val="Quote"/>
                    <w:pBdr>
                      <w:top w:val="single" w:sz="48" w:space="7" w:color="4F81BD"/>
                      <w:bottom w:val="single" w:sz="48" w:space="8" w:color="4F81BD"/>
                    </w:pBdr>
                    <w:spacing w:after="0" w:line="240" w:lineRule="auto"/>
                    <w:jc w:val="both"/>
                    <w:rPr>
                      <w:color w:val="4F81BD"/>
                    </w:rPr>
                  </w:pPr>
                  <w:r w:rsidRPr="002737A6">
                    <w:rPr>
                      <w:color w:val="4F81BD"/>
                    </w:rPr>
                    <w:t>Σχολείο: ………………………………………………………………………………………………………………………………………………………………………</w:t>
                  </w:r>
                </w:p>
                <w:p w:rsidR="00A0098F" w:rsidRPr="002737A6" w:rsidRDefault="00A0098F" w:rsidP="002737A6">
                  <w:pPr>
                    <w:pStyle w:val="Quote"/>
                    <w:pBdr>
                      <w:top w:val="single" w:sz="48" w:space="7" w:color="4F81BD"/>
                      <w:bottom w:val="single" w:sz="48" w:space="8" w:color="4F81BD"/>
                    </w:pBdr>
                    <w:spacing w:after="0" w:line="240" w:lineRule="auto"/>
                    <w:jc w:val="both"/>
                    <w:rPr>
                      <w:color w:val="4F81BD"/>
                    </w:rPr>
                  </w:pPr>
                  <w:r w:rsidRPr="002737A6">
                    <w:rPr>
                      <w:color w:val="4F81BD"/>
                    </w:rPr>
                    <w:t xml:space="preserve">Τάξη: ……………………………………………………………………… </w:t>
                  </w:r>
                  <w:r w:rsidRPr="002737A6">
                    <w:rPr>
                      <w:color w:val="4F81BD"/>
                    </w:rPr>
                    <w:tab/>
                  </w:r>
                  <w:r w:rsidRPr="002737A6">
                    <w:rPr>
                      <w:color w:val="4F81BD"/>
                    </w:rPr>
                    <w:tab/>
                    <w:t>Αριθμός μαθητών: …………………………………………………</w:t>
                  </w:r>
                </w:p>
                <w:p w:rsidR="00A0098F" w:rsidRPr="002737A6" w:rsidRDefault="00A0098F" w:rsidP="002737A6">
                  <w:pPr>
                    <w:pStyle w:val="Quote"/>
                    <w:pBdr>
                      <w:top w:val="single" w:sz="48" w:space="7" w:color="4F81BD"/>
                      <w:bottom w:val="single" w:sz="48" w:space="8" w:color="4F81BD"/>
                    </w:pBdr>
                    <w:spacing w:after="0" w:line="240" w:lineRule="auto"/>
                    <w:jc w:val="both"/>
                    <w:rPr>
                      <w:color w:val="4F81BD"/>
                    </w:rPr>
                  </w:pPr>
                  <w:r w:rsidRPr="002737A6">
                    <w:rPr>
                      <w:color w:val="4F81BD"/>
                    </w:rPr>
                    <w:t>Μαθήματα με τα οποία θα συνδεθεί το εκπαιδευτικό υλικό: …………………………………………………………………………………..</w:t>
                  </w:r>
                </w:p>
              </w:txbxContent>
            </v:textbox>
            <w10:wrap type="square" anchorx="margin"/>
          </v:shape>
        </w:pict>
      </w:r>
    </w:p>
    <w:p w:rsidR="00A0098F" w:rsidRDefault="00A0098F" w:rsidP="00BB03C9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 xml:space="preserve">Ποιο / ποια από τα παρακάτω «εργαλεία» του εκπαιδευτικού υλικού σκοπεύετε να χρησιμοποιήσετε; </w:t>
      </w:r>
    </w:p>
    <w:p w:rsidR="00A0098F" w:rsidRDefault="00A0098F" w:rsidP="00A47BCB">
      <w:pPr>
        <w:pStyle w:val="ListParagraph"/>
      </w:pPr>
      <w:r>
        <w:t>□ Τον εκπαιδευτικό φάκελο</w:t>
      </w:r>
      <w:r>
        <w:tab/>
        <w:t>□ Τη μουσειοσκευή</w:t>
      </w:r>
      <w:r>
        <w:tab/>
        <w:t>□ Τη διαδικτυακή εικονική έκθεση</w:t>
      </w:r>
    </w:p>
    <w:p w:rsidR="00A0098F" w:rsidRDefault="00A0098F" w:rsidP="00A47BCB">
      <w:pPr>
        <w:pStyle w:val="ListParagraph"/>
        <w:spacing w:after="0" w:line="240" w:lineRule="auto"/>
      </w:pPr>
    </w:p>
    <w:p w:rsidR="00A0098F" w:rsidRDefault="00A0098F" w:rsidP="00947C7C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Αν στην παραπάνω ερώτηση επιλέξατε περισσότερα από ένα «εργαλεία», σημειώστε με αριθμούς τη σειρά με την οποία σκέφτεστε να τα παρουσιάσετε στους μαθητές σας. </w:t>
      </w:r>
    </w:p>
    <w:p w:rsidR="00A0098F" w:rsidRDefault="00A0098F" w:rsidP="00947C7C">
      <w:pPr>
        <w:pStyle w:val="ListParagraph"/>
        <w:spacing w:after="0" w:line="240" w:lineRule="auto"/>
      </w:pPr>
      <w:r w:rsidRPr="00A47BCB">
        <w:rPr>
          <w:rFonts w:ascii="Arial Unicode MS" w:eastAsia="Arial Unicode MS" w:hAnsi="Arial Unicode MS" w:cs="Arial Unicode MS" w:hint="eastAsia"/>
          <w:sz w:val="32"/>
        </w:rPr>
        <w:t>☐</w:t>
      </w:r>
      <w:r>
        <w:t xml:space="preserve"> Εκπαιδευτικός φάκελος</w:t>
      </w:r>
      <w:r>
        <w:tab/>
      </w:r>
      <w:r w:rsidRPr="00A47BCB">
        <w:rPr>
          <w:rFonts w:ascii="Arial Unicode MS" w:eastAsia="Arial Unicode MS" w:hAnsi="Arial Unicode MS" w:cs="Arial Unicode MS" w:hint="eastAsia"/>
          <w:sz w:val="32"/>
        </w:rPr>
        <w:t>☐</w:t>
      </w:r>
      <w:r>
        <w:t xml:space="preserve"> Μουσειοσκευή</w:t>
      </w:r>
      <w:r>
        <w:tab/>
      </w:r>
      <w:r w:rsidRPr="00A47BCB">
        <w:rPr>
          <w:rFonts w:ascii="Arial Unicode MS" w:eastAsia="Arial Unicode MS" w:hAnsi="Arial Unicode MS" w:cs="Arial Unicode MS" w:hint="eastAsia"/>
          <w:sz w:val="32"/>
        </w:rPr>
        <w:t>☐</w:t>
      </w:r>
      <w:r>
        <w:t xml:space="preserve"> Διαδικτυακή εικονική έκθεση</w:t>
      </w:r>
      <w:r>
        <w:tab/>
      </w:r>
    </w:p>
    <w:p w:rsidR="00A0098F" w:rsidRPr="00A47BCB" w:rsidRDefault="00A0098F" w:rsidP="00947C7C">
      <w:pPr>
        <w:pStyle w:val="ListParagraph"/>
        <w:spacing w:after="0" w:line="240" w:lineRule="auto"/>
      </w:pPr>
    </w:p>
    <w:p w:rsidR="00A0098F" w:rsidRDefault="00A0098F" w:rsidP="00947C7C">
      <w:pPr>
        <w:spacing w:after="0" w:line="240" w:lineRule="auto"/>
      </w:pPr>
      <w:r w:rsidRPr="00947C7C">
        <w:tab/>
      </w:r>
      <w:r>
        <w:t>Επέλεξα τη σειρά αυτή, επειδή ……………………………………………………………………………………………………………………</w:t>
      </w:r>
    </w:p>
    <w:p w:rsidR="00A0098F" w:rsidRDefault="00A0098F" w:rsidP="00A47BCB">
      <w:pPr>
        <w:spacing w:after="0" w:line="240" w:lineRule="auto"/>
      </w:pPr>
      <w:r>
        <w:tab/>
        <w:t>……………………………………………………………………………………………………………………………………………………………………..</w:t>
      </w:r>
    </w:p>
    <w:p w:rsidR="00A0098F" w:rsidRDefault="00A0098F" w:rsidP="00A47BCB">
      <w:pPr>
        <w:spacing w:after="0" w:line="240" w:lineRule="auto"/>
      </w:pPr>
      <w:r>
        <w:tab/>
        <w:t>………………………………………………………………………………………………………………………………………………………………………</w:t>
      </w:r>
    </w:p>
    <w:p w:rsidR="00A0098F" w:rsidRPr="00947C7C" w:rsidRDefault="00A0098F" w:rsidP="00A47BCB">
      <w:pPr>
        <w:spacing w:after="0" w:line="240" w:lineRule="auto"/>
        <w:rPr>
          <w:sz w:val="16"/>
        </w:rPr>
      </w:pPr>
    </w:p>
    <w:p w:rsidR="00A0098F" w:rsidRDefault="00A0098F" w:rsidP="00947C7C">
      <w:pPr>
        <w:pStyle w:val="ListParagraph"/>
        <w:numPr>
          <w:ilvl w:val="0"/>
          <w:numId w:val="3"/>
        </w:numPr>
        <w:spacing w:after="0" w:line="240" w:lineRule="auto"/>
        <w:ind w:left="714" w:hanging="357"/>
      </w:pPr>
      <w:r>
        <w:t>Σε περίπτωση που επιλέξατε να επεξεργαστείτε με τους μαθητές σας τον εκπαιδευτικό φάκελο, σημειώστε με αριθμούς τη σειρά με την οποία θα αξιοποιήσετε το περιεχόμενό του:</w:t>
      </w:r>
    </w:p>
    <w:p w:rsidR="00A0098F" w:rsidRPr="00947C7C" w:rsidRDefault="00A0098F" w:rsidP="00947C7C">
      <w:pPr>
        <w:pStyle w:val="ListParagraph"/>
        <w:spacing w:after="0" w:line="240" w:lineRule="auto"/>
        <w:ind w:left="714"/>
        <w:rPr>
          <w:sz w:val="8"/>
          <w:szCs w:val="16"/>
        </w:rPr>
      </w:pPr>
    </w:p>
    <w:p w:rsidR="00A0098F" w:rsidRDefault="00A0098F" w:rsidP="00947C7C">
      <w:pPr>
        <w:pStyle w:val="ListParagraph"/>
        <w:spacing w:after="0" w:line="360" w:lineRule="auto"/>
        <w:rPr>
          <w:rFonts w:ascii="Symbola" w:hAnsi="Symbola"/>
          <w:sz w:val="32"/>
        </w:rPr>
      </w:pPr>
      <w:r w:rsidRPr="00A47BCB">
        <w:rPr>
          <w:rFonts w:ascii="Arial Unicode MS" w:eastAsia="Arial Unicode MS" w:hAnsi="Arial Unicode MS" w:cs="Arial Unicode MS" w:hint="eastAsia"/>
          <w:sz w:val="32"/>
        </w:rPr>
        <w:t>☐</w:t>
      </w:r>
      <w:r>
        <w:t xml:space="preserve"> Ταινία κινουμένων σχεδίων</w:t>
      </w:r>
      <w:r w:rsidRPr="00A47BCB">
        <w:rPr>
          <w:rFonts w:ascii="Symbola" w:hAnsi="Symbola"/>
          <w:sz w:val="32"/>
        </w:rPr>
        <w:t xml:space="preserve"> </w:t>
      </w:r>
    </w:p>
    <w:p w:rsidR="00A0098F" w:rsidRDefault="00A0098F" w:rsidP="00947C7C">
      <w:pPr>
        <w:pStyle w:val="ListParagraph"/>
        <w:spacing w:after="0" w:line="360" w:lineRule="auto"/>
        <w:rPr>
          <w:rFonts w:ascii="Symbola" w:hAnsi="Symbola"/>
          <w:sz w:val="32"/>
        </w:rPr>
      </w:pPr>
      <w:r w:rsidRPr="00A47BCB">
        <w:rPr>
          <w:rFonts w:ascii="Arial Unicode MS" w:eastAsia="Arial Unicode MS" w:hAnsi="Arial Unicode MS" w:cs="Arial Unicode MS" w:hint="eastAsia"/>
          <w:sz w:val="32"/>
        </w:rPr>
        <w:t>☐</w:t>
      </w:r>
      <w:r>
        <w:t xml:space="preserve"> Δίσκος με διαδραστικά παιχνίδια</w:t>
      </w:r>
      <w:r w:rsidRPr="00A47BCB">
        <w:rPr>
          <w:rFonts w:ascii="Symbola" w:hAnsi="Symbola"/>
          <w:sz w:val="32"/>
        </w:rPr>
        <w:t xml:space="preserve"> </w:t>
      </w:r>
    </w:p>
    <w:p w:rsidR="00A0098F" w:rsidRDefault="00A0098F" w:rsidP="00947C7C">
      <w:pPr>
        <w:pStyle w:val="ListParagraph"/>
        <w:spacing w:after="0" w:line="240" w:lineRule="auto"/>
      </w:pPr>
      <w:r w:rsidRPr="00A47BCB">
        <w:rPr>
          <w:rFonts w:ascii="Arial Unicode MS" w:eastAsia="Arial Unicode MS" w:hAnsi="Arial Unicode MS" w:cs="Arial Unicode MS" w:hint="eastAsia"/>
          <w:sz w:val="32"/>
        </w:rPr>
        <w:t>☐</w:t>
      </w:r>
      <w:r>
        <w:t xml:space="preserve"> Έντυπο με παιχνίδια και δραστηριότητες</w:t>
      </w:r>
    </w:p>
    <w:p w:rsidR="00A0098F" w:rsidRDefault="00A0098F" w:rsidP="00947C7C">
      <w:pPr>
        <w:pStyle w:val="ListParagraph"/>
        <w:spacing w:after="0" w:line="240" w:lineRule="auto"/>
      </w:pPr>
    </w:p>
    <w:p w:rsidR="00A0098F" w:rsidRDefault="00A0098F" w:rsidP="00BB03C9">
      <w:pPr>
        <w:pStyle w:val="ListParagraph"/>
        <w:numPr>
          <w:ilvl w:val="0"/>
          <w:numId w:val="3"/>
        </w:numPr>
        <w:spacing w:after="0" w:line="240" w:lineRule="auto"/>
      </w:pPr>
      <w:r>
        <w:t>Σκοπεύετε να πραγματοποιήσετε δράσεις εκτός σχολείου (επισκέψεις σε μουσεία, βιβλιοθήκες ή αρχαιολογικούς χώρους) στο πλαίσιο αξιοποίησης του υλικού;</w:t>
      </w:r>
    </w:p>
    <w:p w:rsidR="00A0098F" w:rsidRDefault="00A0098F" w:rsidP="00BB03C9">
      <w:pPr>
        <w:pStyle w:val="ListParagraph"/>
        <w:spacing w:after="0" w:line="240" w:lineRule="auto"/>
        <w:rPr>
          <w:lang w:val="en-US"/>
        </w:rPr>
      </w:pPr>
      <w:r w:rsidRPr="006B057E">
        <w:t>□ Ναι</w:t>
      </w:r>
      <w:r w:rsidRPr="006B057E">
        <w:tab/>
      </w:r>
      <w:r w:rsidRPr="006B057E">
        <w:tab/>
      </w:r>
      <w:r w:rsidRPr="006B057E">
        <w:tab/>
        <w:t>□ Όχι</w:t>
      </w:r>
    </w:p>
    <w:p w:rsidR="00A0098F" w:rsidRDefault="00A0098F" w:rsidP="00BB03C9">
      <w:pPr>
        <w:spacing w:after="0" w:line="240" w:lineRule="auto"/>
      </w:pPr>
    </w:p>
    <w:p w:rsidR="00A0098F" w:rsidRDefault="00A0098F" w:rsidP="00BB03C9">
      <w:pPr>
        <w:pStyle w:val="ListParagraph"/>
        <w:numPr>
          <w:ilvl w:val="0"/>
          <w:numId w:val="3"/>
        </w:numPr>
        <w:spacing w:after="0" w:line="240" w:lineRule="auto"/>
      </w:pPr>
      <w:r>
        <w:t>Θα προτείνατε το εκπαιδευτικό αυτό υλικό σας άλλον συνάδελφό σας;</w:t>
      </w:r>
    </w:p>
    <w:p w:rsidR="00A0098F" w:rsidRDefault="00A0098F" w:rsidP="00BB03C9">
      <w:pPr>
        <w:pStyle w:val="ListParagraph"/>
        <w:spacing w:after="0" w:line="240" w:lineRule="auto"/>
      </w:pPr>
      <w:r w:rsidRPr="009B27E7">
        <w:t>□ Ναι</w:t>
      </w:r>
      <w:r w:rsidRPr="009B27E7">
        <w:tab/>
      </w:r>
      <w:r w:rsidRPr="009B27E7">
        <w:tab/>
      </w:r>
      <w:r w:rsidRPr="009B27E7">
        <w:tab/>
        <w:t>□ Όχι</w:t>
      </w:r>
    </w:p>
    <w:p w:rsidR="00A0098F" w:rsidRDefault="00A0098F" w:rsidP="00BB03C9">
      <w:pPr>
        <w:pStyle w:val="ListParagraph"/>
        <w:spacing w:after="0" w:line="240" w:lineRule="auto"/>
      </w:pPr>
    </w:p>
    <w:p w:rsidR="00A0098F" w:rsidRPr="00C21ACB" w:rsidRDefault="00A0098F" w:rsidP="00BB03C9">
      <w:pPr>
        <w:spacing w:after="0" w:line="240" w:lineRule="auto"/>
        <w:jc w:val="center"/>
      </w:pPr>
      <w:r>
        <w:t>Σας ευχαριστούμε πολύ για τη συμπλήρωση του ερωτηματολογίου.</w:t>
      </w:r>
    </w:p>
    <w:sectPr w:rsidR="00A0098F" w:rsidRPr="00C21ACB" w:rsidSect="00CB7F7F">
      <w:headerReference w:type="default" r:id="rId7"/>
      <w:footerReference w:type="default" r:id="rId8"/>
      <w:pgSz w:w="11906" w:h="16838"/>
      <w:pgMar w:top="720" w:right="720" w:bottom="1276" w:left="720" w:header="708" w:footer="4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98F" w:rsidRDefault="00A0098F" w:rsidP="005B3BE9">
      <w:pPr>
        <w:spacing w:after="0" w:line="240" w:lineRule="auto"/>
      </w:pPr>
      <w:r>
        <w:separator/>
      </w:r>
    </w:p>
  </w:endnote>
  <w:endnote w:type="continuationSeparator" w:id="0">
    <w:p w:rsidR="00A0098F" w:rsidRDefault="00A0098F" w:rsidP="005B3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a">
    <w:altName w:val="MS Mincho"/>
    <w:panose1 w:val="00000000000000000000"/>
    <w:charset w:val="A1"/>
    <w:family w:val="roman"/>
    <w:notTrueType/>
    <w:pitch w:val="variable"/>
    <w:sig w:usb0="00000083" w:usb1="00000000" w:usb2="00000000" w:usb3="00000000" w:csb0="00000009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98F" w:rsidRDefault="00A0098F" w:rsidP="00530727">
    <w:pPr>
      <w:pStyle w:val="Footer"/>
      <w:tabs>
        <w:tab w:val="left" w:pos="1260"/>
        <w:tab w:val="left" w:pos="2025"/>
        <w:tab w:val="left" w:pos="2805"/>
        <w:tab w:val="center" w:pos="5233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98F" w:rsidRDefault="00A0098F" w:rsidP="005B3BE9">
      <w:pPr>
        <w:spacing w:after="0" w:line="240" w:lineRule="auto"/>
      </w:pPr>
      <w:r>
        <w:separator/>
      </w:r>
    </w:p>
  </w:footnote>
  <w:footnote w:type="continuationSeparator" w:id="0">
    <w:p w:rsidR="00A0098F" w:rsidRDefault="00A0098F" w:rsidP="005B3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98F" w:rsidRPr="00B164ED" w:rsidRDefault="00A0098F" w:rsidP="00B164ED">
    <w:pPr>
      <w:pStyle w:val="Header"/>
      <w:jc w:val="right"/>
      <w:rPr>
        <w:i/>
      </w:rPr>
    </w:pPr>
    <w:bookmarkStart w:id="0" w:name="_GoBack"/>
    <w:r>
      <w:rPr>
        <w:i/>
      </w:rPr>
      <w:t>Ημερομηνία: …. / …. /….</w:t>
    </w:r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669E"/>
    <w:multiLevelType w:val="hybridMultilevel"/>
    <w:tmpl w:val="04465000"/>
    <w:lvl w:ilvl="0" w:tplc="70E22094">
      <w:start w:val="1"/>
      <w:numFmt w:val="bullet"/>
      <w:lvlText w:val="⃞"/>
      <w:lvlJc w:val="left"/>
      <w:pPr>
        <w:ind w:left="1440" w:hanging="360"/>
      </w:pPr>
      <w:rPr>
        <w:rFonts w:ascii="Symbola" w:hAnsi="Symbola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82033"/>
    <w:multiLevelType w:val="hybridMultilevel"/>
    <w:tmpl w:val="4A0CFCB8"/>
    <w:lvl w:ilvl="0" w:tplc="70E22094">
      <w:start w:val="1"/>
      <w:numFmt w:val="bullet"/>
      <w:lvlText w:val="⃞"/>
      <w:lvlJc w:val="left"/>
      <w:pPr>
        <w:ind w:left="1440" w:hanging="360"/>
      </w:pPr>
      <w:rPr>
        <w:rFonts w:ascii="Symbola" w:hAnsi="Symbola" w:hint="default"/>
      </w:rPr>
    </w:lvl>
    <w:lvl w:ilvl="1" w:tplc="D122B67A">
      <w:start w:val="1"/>
      <w:numFmt w:val="bullet"/>
      <w:lvlText w:val="□"/>
      <w:lvlJc w:val="left"/>
      <w:pPr>
        <w:ind w:left="1495" w:hanging="360"/>
      </w:pPr>
      <w:rPr>
        <w:rFonts w:ascii="Courier New" w:hAnsi="Courier New" w:hint="default"/>
        <w:sz w:val="56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74B37"/>
    <w:multiLevelType w:val="hybridMultilevel"/>
    <w:tmpl w:val="8D68732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465662"/>
    <w:multiLevelType w:val="hybridMultilevel"/>
    <w:tmpl w:val="6D42FB1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283395"/>
    <w:multiLevelType w:val="hybridMultilevel"/>
    <w:tmpl w:val="400426FA"/>
    <w:lvl w:ilvl="0" w:tplc="664AA26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554ECD"/>
    <w:multiLevelType w:val="hybridMultilevel"/>
    <w:tmpl w:val="CF380ED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A78"/>
    <w:rsid w:val="000332BB"/>
    <w:rsid w:val="000601CE"/>
    <w:rsid w:val="00064BD9"/>
    <w:rsid w:val="0009648C"/>
    <w:rsid w:val="00123267"/>
    <w:rsid w:val="001370A6"/>
    <w:rsid w:val="00192075"/>
    <w:rsid w:val="00210A45"/>
    <w:rsid w:val="00245D05"/>
    <w:rsid w:val="002737A6"/>
    <w:rsid w:val="002E250D"/>
    <w:rsid w:val="00306ABD"/>
    <w:rsid w:val="003124EC"/>
    <w:rsid w:val="00373996"/>
    <w:rsid w:val="00386BE5"/>
    <w:rsid w:val="003A3CB3"/>
    <w:rsid w:val="003C2CE0"/>
    <w:rsid w:val="00405BAB"/>
    <w:rsid w:val="004136E8"/>
    <w:rsid w:val="00423754"/>
    <w:rsid w:val="0044690D"/>
    <w:rsid w:val="0047650B"/>
    <w:rsid w:val="00482BF0"/>
    <w:rsid w:val="00483D2F"/>
    <w:rsid w:val="004B694B"/>
    <w:rsid w:val="00515212"/>
    <w:rsid w:val="00530727"/>
    <w:rsid w:val="00584FA5"/>
    <w:rsid w:val="00586812"/>
    <w:rsid w:val="005A3E9D"/>
    <w:rsid w:val="005A6322"/>
    <w:rsid w:val="005B3BE9"/>
    <w:rsid w:val="00635E5C"/>
    <w:rsid w:val="006455A6"/>
    <w:rsid w:val="00675C33"/>
    <w:rsid w:val="006B057E"/>
    <w:rsid w:val="00737BFE"/>
    <w:rsid w:val="00744F32"/>
    <w:rsid w:val="00771DEC"/>
    <w:rsid w:val="00781FD5"/>
    <w:rsid w:val="00811663"/>
    <w:rsid w:val="00876966"/>
    <w:rsid w:val="008C7B17"/>
    <w:rsid w:val="008E7CE6"/>
    <w:rsid w:val="00914CFD"/>
    <w:rsid w:val="009234C1"/>
    <w:rsid w:val="0092771E"/>
    <w:rsid w:val="00927FF4"/>
    <w:rsid w:val="00947C7C"/>
    <w:rsid w:val="009A1C2F"/>
    <w:rsid w:val="009B27E7"/>
    <w:rsid w:val="009C22A6"/>
    <w:rsid w:val="00A0098F"/>
    <w:rsid w:val="00A47BCB"/>
    <w:rsid w:val="00A93269"/>
    <w:rsid w:val="00AE0931"/>
    <w:rsid w:val="00B03A78"/>
    <w:rsid w:val="00B164ED"/>
    <w:rsid w:val="00B17F9E"/>
    <w:rsid w:val="00BB03C9"/>
    <w:rsid w:val="00BE7B50"/>
    <w:rsid w:val="00BF5835"/>
    <w:rsid w:val="00C21ACB"/>
    <w:rsid w:val="00C330E5"/>
    <w:rsid w:val="00C56E92"/>
    <w:rsid w:val="00C84888"/>
    <w:rsid w:val="00CB7F7F"/>
    <w:rsid w:val="00CD1E0D"/>
    <w:rsid w:val="00CE4BA6"/>
    <w:rsid w:val="00DA3F74"/>
    <w:rsid w:val="00DA47A1"/>
    <w:rsid w:val="00DB27A0"/>
    <w:rsid w:val="00E25053"/>
    <w:rsid w:val="00EC76E8"/>
    <w:rsid w:val="00F17404"/>
    <w:rsid w:val="00F434A0"/>
    <w:rsid w:val="00F66D18"/>
    <w:rsid w:val="00FE79CC"/>
    <w:rsid w:val="00F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50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11663"/>
    <w:rPr>
      <w:rFonts w:cs="Times New Roman"/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99"/>
    <w:qFormat/>
    <w:rsid w:val="00BE7B50"/>
    <w:rPr>
      <w:rFonts w:eastAsia="Times New Roman"/>
      <w:i/>
      <w:iCs/>
      <w:color w:val="000000"/>
      <w:lang w:eastAsia="el-GR"/>
    </w:rPr>
  </w:style>
  <w:style w:type="character" w:customStyle="1" w:styleId="QuoteChar">
    <w:name w:val="Quote Char"/>
    <w:basedOn w:val="DefaultParagraphFont"/>
    <w:link w:val="Quote"/>
    <w:uiPriority w:val="99"/>
    <w:locked/>
    <w:rsid w:val="00BE7B50"/>
    <w:rPr>
      <w:rFonts w:eastAsia="Times New Roman" w:cs="Times New Roman"/>
      <w:i/>
      <w:iCs/>
      <w:color w:val="000000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rsid w:val="00BE7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B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21ACB"/>
    <w:pPr>
      <w:ind w:left="720"/>
      <w:contextualSpacing/>
    </w:pPr>
  </w:style>
  <w:style w:type="table" w:styleId="TableGrid">
    <w:name w:val="Table Grid"/>
    <w:basedOn w:val="TableNormal"/>
    <w:uiPriority w:val="99"/>
    <w:rsid w:val="0092771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99"/>
    <w:rsid w:val="00BF5835"/>
    <w:rPr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1">
    <w:name w:val="Light Shading Accent 1"/>
    <w:basedOn w:val="TableNormal"/>
    <w:uiPriority w:val="99"/>
    <w:rsid w:val="00BF5835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Header">
    <w:name w:val="header"/>
    <w:basedOn w:val="Normal"/>
    <w:link w:val="HeaderChar"/>
    <w:uiPriority w:val="99"/>
    <w:rsid w:val="005B3B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B3B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B3B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B3B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538</TotalTime>
  <Pages>1</Pages>
  <Words>265</Words>
  <Characters>1434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jtsif</cp:lastModifiedBy>
  <cp:revision>52</cp:revision>
  <dcterms:created xsi:type="dcterms:W3CDTF">2015-06-08T06:40:00Z</dcterms:created>
  <dcterms:modified xsi:type="dcterms:W3CDTF">2016-04-18T08:46:00Z</dcterms:modified>
</cp:coreProperties>
</file>